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k/ink.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body>
    <w:p w:rsidR="00D425D3" w:rsidRDefault="00D425D3" w14:paraId="42E34935" w14:textId="77777777"/>
    <w:p w:rsidR="006C0CB8" w:rsidRDefault="006C0CB8" w14:paraId="247C4D66" w14:textId="77777777"/>
    <w:p w:rsidR="00676CC9" w:rsidP="00676CC9" w:rsidRDefault="00DB096C" w14:paraId="4FB1FF0C" w14:textId="77777777">
      <w:sdt>
        <w:sdtPr>
          <w:id w:val="168771030"/>
          <w:lock w:val="contentLocked"/>
          <w:placeholder>
            <w:docPart w:val="0CA7C3D564B5475D9BDEEC8728D76F07"/>
          </w:placeholder>
          <w:group/>
        </w:sdtPr>
        <w:sdtContent>
          <w:sdt>
            <w:sdtPr>
              <w:alias w:val="Naam geadresseerde"/>
              <w:tag w:val="Naam geadresseerde"/>
              <w:id w:val="-406839601"/>
              <w:placeholder>
                <w:docPart w:val="0CA7C3D564B5475D9BDEEC8728D76F07"/>
              </w:placeholder>
              <w15:color w:val="000000"/>
              <w:text/>
            </w:sdtPr>
            <w:sdtContent>
              <w:r w:rsidR="00305D1F">
                <w:t>p</w:t>
              </w:r>
              <w:r w:rsidR="008C51CB">
                <w:t xml:space="preserve">rof. dr. P.H. van </w:t>
              </w:r>
              <w:proofErr w:type="spellStart"/>
              <w:r w:rsidR="008C51CB">
                <w:t>Tienderen</w:t>
              </w:r>
              <w:proofErr w:type="spellEnd"/>
            </w:sdtContent>
          </w:sdt>
          <w:r w:rsidR="008C51CB">
            <w:br/>
          </w:r>
          <w:sdt>
            <w:sdtPr>
              <w:alias w:val="Adres"/>
              <w:tag w:val="Adres"/>
              <w:id w:val="-1227066123"/>
              <w:placeholder>
                <w:docPart w:val="0CA7C3D564B5475D9BDEEC8728D76F07"/>
              </w:placeholder>
              <w15:color w:val="000000"/>
            </w:sdtPr>
            <w:sdtContent>
              <w:r w:rsidRPr="008C51CB" w:rsidR="008C51CB">
                <w:t>Postbus 92416</w:t>
              </w:r>
              <w:r w:rsidRPr="008C51CB" w:rsidR="008C51CB">
                <w:br/>
              </w:r>
              <w:r w:rsidRPr="008C51CB" w:rsidR="008C51CB">
                <w:t>1090 GE Amsterdam</w:t>
              </w:r>
              <w:r w:rsidR="008C51CB">
                <w:rPr>
                  <w:rFonts w:ascii="Open Sans" w:hAnsi="Open Sans" w:cs="Open Sans"/>
                  <w:b/>
                  <w:bCs/>
                  <w:color w:val="000000"/>
                  <w:sz w:val="17"/>
                  <w:szCs w:val="17"/>
                </w:rPr>
                <w:t xml:space="preserve"> </w:t>
              </w:r>
            </w:sdtContent>
          </w:sdt>
        </w:sdtContent>
      </w:sdt>
    </w:p>
    <w:p w:rsidR="00D425D3" w:rsidP="00676CC9" w:rsidRDefault="00D425D3" w14:paraId="7A9243A7" w14:textId="77777777"/>
    <w:p w:rsidR="00676CC9" w:rsidP="00676CC9" w:rsidRDefault="00676CC9" w14:paraId="583A44C5" w14:textId="77777777">
      <w:r>
        <w:tab/>
      </w:r>
      <w:r>
        <w:tab/>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7513"/>
        <w:gridCol w:w="1549"/>
      </w:tblGrid>
      <w:tr w:rsidR="00676CC9" w:rsidTr="00305D1F" w14:paraId="2A975508" w14:textId="77777777">
        <w:trPr>
          <w:trHeight w:val="544"/>
        </w:trPr>
        <w:tc>
          <w:tcPr>
            <w:tcW w:w="7513" w:type="dxa"/>
          </w:tcPr>
          <w:sdt>
            <w:sdtPr>
              <w:rPr>
                <w:b/>
                <w:bCs/>
                <w:sz w:val="16"/>
                <w:szCs w:val="16"/>
              </w:rPr>
              <w:id w:val="1032002734"/>
              <w:lock w:val="contentLocked"/>
              <w:placeholder>
                <w:docPart w:val="0CA7C3D564B5475D9BDEEC8728D76F07"/>
              </w:placeholder>
              <w:group/>
            </w:sdtPr>
            <w:sdtEndPr>
              <w:rPr>
                <w:b w:val="0"/>
                <w:bCs w:val="0"/>
                <w:sz w:val="20"/>
                <w:szCs w:val="20"/>
              </w:rPr>
            </w:sdtEndPr>
            <w:sdtContent>
              <w:p w:rsidR="00676CC9" w:rsidP="008C51CB" w:rsidRDefault="00676CC9" w14:paraId="4E6D1102" w14:textId="2FC42D2D">
                <w:pPr>
                  <w:rPr>
                    <w:b/>
                    <w:bCs/>
                    <w:sz w:val="16"/>
                    <w:szCs w:val="16"/>
                  </w:rPr>
                </w:pPr>
                <w:r w:rsidRPr="00676CC9">
                  <w:rPr>
                    <w:b/>
                    <w:bCs/>
                    <w:sz w:val="16"/>
                    <w:szCs w:val="16"/>
                  </w:rPr>
                  <w:t>Datum</w:t>
                </w:r>
                <w:r>
                  <w:rPr>
                    <w:b/>
                    <w:bCs/>
                    <w:sz w:val="16"/>
                    <w:szCs w:val="16"/>
                  </w:rPr>
                  <w:br/>
                </w:r>
                <w:sdt>
                  <w:sdtPr>
                    <w:alias w:val="Datum"/>
                    <w:tag w:val="Datum"/>
                    <w:id w:val="-1152512086"/>
                    <w:placeholder>
                      <w:docPart w:val="DF6AB6DF0B72406BBD457DDBC72755D8"/>
                    </w:placeholder>
                    <w15:color w:val="000000"/>
                    <w:text/>
                  </w:sdtPr>
                  <w:sdtContent>
                    <w:r w:rsidR="00D14C03">
                      <w:t>28</w:t>
                    </w:r>
                    <w:r>
                      <w:t xml:space="preserve"> januari </w:t>
                    </w:r>
                    <w:r w:rsidRPr="00676CC9">
                      <w:t>2025</w:t>
                    </w:r>
                  </w:sdtContent>
                </w:sdt>
                <w:r>
                  <w:tab/>
                </w:r>
              </w:p>
            </w:sdtContent>
          </w:sdt>
        </w:tc>
        <w:tc>
          <w:tcPr>
            <w:tcW w:w="1549" w:type="dxa"/>
          </w:tcPr>
          <w:sdt>
            <w:sdtPr>
              <w:rPr>
                <w:b/>
                <w:bCs/>
                <w:sz w:val="16"/>
                <w:szCs w:val="16"/>
              </w:rPr>
              <w:id w:val="-1759746763"/>
              <w:lock w:val="contentLocked"/>
              <w:placeholder>
                <w:docPart w:val="0CA7C3D564B5475D9BDEEC8728D76F07"/>
              </w:placeholder>
              <w:group/>
            </w:sdtPr>
            <w:sdtEndPr>
              <w:rPr>
                <w:b w:val="0"/>
                <w:bCs w:val="0"/>
                <w:sz w:val="20"/>
                <w:szCs w:val="20"/>
              </w:rPr>
            </w:sdtEndPr>
            <w:sdtContent>
              <w:p w:rsidR="00676CC9" w:rsidP="008C51CB" w:rsidRDefault="00676CC9" w14:paraId="49325297" w14:textId="5BEEA168">
                <w:pPr>
                  <w:rPr>
                    <w:b/>
                    <w:bCs/>
                    <w:sz w:val="16"/>
                    <w:szCs w:val="16"/>
                  </w:rPr>
                </w:pPr>
                <w:r>
                  <w:rPr>
                    <w:b/>
                    <w:bCs/>
                    <w:sz w:val="16"/>
                    <w:szCs w:val="16"/>
                  </w:rPr>
                  <w:t>Uw kenmerk</w:t>
                </w:r>
                <w:r>
                  <w:rPr>
                    <w:b/>
                    <w:bCs/>
                    <w:sz w:val="16"/>
                    <w:szCs w:val="16"/>
                  </w:rPr>
                  <w:br/>
                </w:r>
                <w:sdt>
                  <w:sdtPr>
                    <w:alias w:val="Kenmerk extern"/>
                    <w:tag w:val="Kenmerk extern"/>
                    <w:id w:val="-283270750"/>
                    <w:placeholder>
                      <w:docPart w:val="5B04C6E886014FFD95B314EB06F61251"/>
                    </w:placeholder>
                    <w15:color w:val="000000"/>
                    <w:text/>
                  </w:sdtPr>
                  <w:sdtContent>
                    <w:r w:rsidR="0071179A">
                      <w:t>n.v.t.</w:t>
                    </w:r>
                  </w:sdtContent>
                </w:sdt>
              </w:p>
            </w:sdtContent>
          </w:sdt>
        </w:tc>
      </w:tr>
      <w:tr w:rsidR="00676CC9" w:rsidTr="00305D1F" w14:paraId="1E7EEF48" w14:textId="77777777">
        <w:trPr>
          <w:trHeight w:val="566"/>
        </w:trPr>
        <w:tc>
          <w:tcPr>
            <w:tcW w:w="7513" w:type="dxa"/>
          </w:tcPr>
          <w:sdt>
            <w:sdtPr>
              <w:rPr>
                <w:b/>
                <w:bCs/>
                <w:sz w:val="16"/>
                <w:szCs w:val="16"/>
              </w:rPr>
              <w:id w:val="844674309"/>
              <w:lock w:val="contentLocked"/>
              <w:placeholder>
                <w:docPart w:val="0CA7C3D564B5475D9BDEEC8728D76F07"/>
              </w:placeholder>
              <w:group/>
            </w:sdtPr>
            <w:sdtEndPr>
              <w:rPr>
                <w:b w:val="0"/>
                <w:bCs w:val="0"/>
                <w:sz w:val="20"/>
                <w:szCs w:val="20"/>
              </w:rPr>
            </w:sdtEndPr>
            <w:sdtContent>
              <w:p w:rsidR="00676CC9" w:rsidP="008C51CB" w:rsidRDefault="00676CC9" w14:paraId="0AA5D625" w14:textId="2A44EDAD">
                <w:pPr>
                  <w:rPr>
                    <w:b/>
                    <w:bCs/>
                    <w:sz w:val="16"/>
                    <w:szCs w:val="16"/>
                  </w:rPr>
                </w:pPr>
                <w:r>
                  <w:rPr>
                    <w:b/>
                    <w:bCs/>
                    <w:sz w:val="16"/>
                    <w:szCs w:val="16"/>
                  </w:rPr>
                  <w:t>Contactpersoon</w:t>
                </w:r>
                <w:r>
                  <w:rPr>
                    <w:b/>
                    <w:bCs/>
                    <w:sz w:val="16"/>
                    <w:szCs w:val="16"/>
                  </w:rPr>
                  <w:br/>
                </w:r>
                <w:sdt>
                  <w:sdtPr>
                    <w:alias w:val="Contactpersoon"/>
                    <w:id w:val="-1624075646"/>
                    <w:placeholder>
                      <w:docPart w:val="8076CA7AF4E14E139318F394594D9D8E"/>
                    </w:placeholder>
                    <w15:color w:val="000000"/>
                    <w:text/>
                  </w:sdtPr>
                  <w:sdtContent>
                    <w:r w:rsidR="00D14C03">
                      <w:t>Robin Wacanno</w:t>
                    </w:r>
                  </w:sdtContent>
                </w:sdt>
                <w:r>
                  <w:tab/>
                </w:r>
              </w:p>
            </w:sdtContent>
          </w:sdt>
        </w:tc>
        <w:tc>
          <w:tcPr>
            <w:tcW w:w="1549" w:type="dxa"/>
          </w:tcPr>
          <w:sdt>
            <w:sdtPr>
              <w:rPr>
                <w:b/>
                <w:bCs/>
                <w:sz w:val="16"/>
                <w:szCs w:val="16"/>
              </w:rPr>
              <w:id w:val="-428358835"/>
              <w:lock w:val="contentLocked"/>
              <w:placeholder>
                <w:docPart w:val="0CA7C3D564B5475D9BDEEC8728D76F07"/>
              </w:placeholder>
              <w:group/>
            </w:sdtPr>
            <w:sdtEndPr>
              <w:rPr>
                <w:b w:val="0"/>
                <w:bCs w:val="0"/>
                <w:sz w:val="20"/>
                <w:szCs w:val="20"/>
              </w:rPr>
            </w:sdtEndPr>
            <w:sdtContent>
              <w:p w:rsidR="00676CC9" w:rsidP="008C51CB" w:rsidRDefault="00676CC9" w14:paraId="171512CD" w14:textId="2C8D8328">
                <w:pPr>
                  <w:rPr>
                    <w:b/>
                    <w:bCs/>
                    <w:sz w:val="16"/>
                    <w:szCs w:val="16"/>
                  </w:rPr>
                </w:pPr>
                <w:r>
                  <w:rPr>
                    <w:b/>
                    <w:bCs/>
                    <w:sz w:val="16"/>
                    <w:szCs w:val="16"/>
                  </w:rPr>
                  <w:t>Ons kenmerk</w:t>
                </w:r>
                <w:r>
                  <w:rPr>
                    <w:b/>
                    <w:bCs/>
                    <w:sz w:val="16"/>
                    <w:szCs w:val="16"/>
                  </w:rPr>
                  <w:br/>
                </w:r>
                <w:sdt>
                  <w:sdtPr>
                    <w:alias w:val="Kenmerk intern"/>
                    <w:id w:val="-512307508"/>
                    <w:placeholder>
                      <w:docPart w:val="0385357E43ED402EBA911BD3E3C45677"/>
                    </w:placeholder>
                    <w15:color w:val="000000"/>
                    <w:text/>
                  </w:sdtPr>
                  <w:sdtContent>
                    <w:r w:rsidR="004B7FE6">
                      <w:t>2425-10</w:t>
                    </w:r>
                  </w:sdtContent>
                </w:sdt>
              </w:p>
            </w:sdtContent>
          </w:sdt>
        </w:tc>
      </w:tr>
      <w:tr w:rsidR="00DF037C" w:rsidTr="00305D1F" w14:paraId="148EFF4E" w14:textId="77777777">
        <w:trPr>
          <w:trHeight w:val="560"/>
        </w:trPr>
        <w:tc>
          <w:tcPr>
            <w:tcW w:w="7513" w:type="dxa"/>
          </w:tcPr>
          <w:p w:rsidR="00DF037C" w:rsidP="008C51CB" w:rsidRDefault="00DB096C" w14:paraId="06AE6877" w14:textId="058786DB">
            <w:pPr>
              <w:rPr>
                <w:b/>
                <w:bCs/>
                <w:sz w:val="16"/>
                <w:szCs w:val="16"/>
              </w:rPr>
            </w:pPr>
            <w:sdt>
              <w:sdtPr>
                <w:rPr>
                  <w:b/>
                  <w:bCs/>
                  <w:sz w:val="16"/>
                  <w:szCs w:val="16"/>
                </w:rPr>
                <w:id w:val="-1665315174"/>
                <w:lock w:val="contentLocked"/>
                <w:placeholder>
                  <w:docPart w:val="0CA7C3D564B5475D9BDEEC8728D76F07"/>
                </w:placeholder>
                <w:group/>
              </w:sdtPr>
              <w:sdtEndPr>
                <w:rPr>
                  <w:b w:val="0"/>
                  <w:bCs w:val="0"/>
                  <w:sz w:val="20"/>
                  <w:szCs w:val="20"/>
                </w:rPr>
              </w:sdtEndPr>
              <w:sdtContent>
                <w:r w:rsidR="00DF037C">
                  <w:rPr>
                    <w:b/>
                    <w:bCs/>
                    <w:sz w:val="16"/>
                    <w:szCs w:val="16"/>
                  </w:rPr>
                  <w:t>Onderwerp</w:t>
                </w:r>
                <w:r w:rsidR="00DF037C">
                  <w:rPr>
                    <w:b/>
                    <w:bCs/>
                    <w:sz w:val="16"/>
                    <w:szCs w:val="16"/>
                  </w:rPr>
                  <w:br/>
                </w:r>
                <w:sdt>
                  <w:sdtPr>
                    <w:alias w:val="Onderwerp"/>
                    <w:id w:val="421077024"/>
                    <w:placeholder>
                      <w:docPart w:val="453C048AA77E46FBA75A8D7DB93BBA76"/>
                    </w:placeholder>
                    <w15:color w:val="000000"/>
                    <w:text/>
                  </w:sdtPr>
                  <w:sdtContent>
                    <w:r w:rsidR="00D14C03">
                      <w:t>Gepubliceerde OER-A</w:t>
                    </w:r>
                  </w:sdtContent>
                </w:sdt>
              </w:sdtContent>
            </w:sdt>
            <w:r w:rsidR="00DF037C">
              <w:tab/>
            </w:r>
          </w:p>
        </w:tc>
        <w:tc>
          <w:tcPr>
            <w:tcW w:w="1549" w:type="dxa"/>
          </w:tcPr>
          <w:p w:rsidR="00DF037C" w:rsidP="008C51CB" w:rsidRDefault="00DF037C" w14:paraId="6BEA3F65" w14:textId="77777777">
            <w:pPr>
              <w:rPr>
                <w:b/>
                <w:bCs/>
                <w:sz w:val="16"/>
                <w:szCs w:val="16"/>
              </w:rPr>
            </w:pPr>
          </w:p>
        </w:tc>
      </w:tr>
      <w:tr w:rsidR="00DF037C" w:rsidTr="000A7CF2" w14:paraId="5D5D191E" w14:textId="77777777">
        <w:tc>
          <w:tcPr>
            <w:tcW w:w="7513" w:type="dxa"/>
          </w:tcPr>
          <w:p w:rsidR="00DF037C" w:rsidP="008C51CB" w:rsidRDefault="00DB096C" w14:paraId="4CE4FF52" w14:textId="1378A471">
            <w:pPr>
              <w:rPr>
                <w:b/>
                <w:bCs/>
                <w:sz w:val="16"/>
                <w:szCs w:val="16"/>
              </w:rPr>
            </w:pPr>
            <w:sdt>
              <w:sdtPr>
                <w:rPr>
                  <w:b/>
                  <w:bCs/>
                  <w:sz w:val="16"/>
                  <w:szCs w:val="16"/>
                </w:rPr>
                <w:id w:val="-2100863293"/>
                <w:lock w:val="contentLocked"/>
                <w:placeholder>
                  <w:docPart w:val="0CA7C3D564B5475D9BDEEC8728D76F07"/>
                </w:placeholder>
                <w:group/>
              </w:sdtPr>
              <w:sdtEndPr>
                <w:rPr>
                  <w:b w:val="0"/>
                  <w:bCs w:val="0"/>
                  <w:sz w:val="20"/>
                  <w:szCs w:val="20"/>
                </w:rPr>
              </w:sdtEndPr>
              <w:sdtContent>
                <w:r w:rsidR="00DF037C">
                  <w:rPr>
                    <w:b/>
                    <w:bCs/>
                    <w:sz w:val="16"/>
                    <w:szCs w:val="16"/>
                  </w:rPr>
                  <w:t>Bijlage</w:t>
                </w:r>
                <w:r w:rsidR="00DF037C">
                  <w:rPr>
                    <w:b/>
                    <w:bCs/>
                    <w:sz w:val="16"/>
                    <w:szCs w:val="16"/>
                  </w:rPr>
                  <w:br/>
                </w:r>
                <w:sdt>
                  <w:sdtPr>
                    <w:alias w:val="Bijlage"/>
                    <w:id w:val="1612701102"/>
                    <w:placeholder>
                      <w:docPart w:val="9532986381EA41C392DEAC403DE8F52A"/>
                    </w:placeholder>
                    <w15:color w:val="000000"/>
                    <w:text/>
                  </w:sdtPr>
                  <w:sdtContent>
                    <w:r w:rsidR="0071179A">
                      <w:t>OER-A (ingestemd), OER-A (</w:t>
                    </w:r>
                    <w:r w:rsidR="00D14C03">
                      <w:t>gepubliceerd</w:t>
                    </w:r>
                    <w:r w:rsidR="0071179A">
                      <w:t>)</w:t>
                    </w:r>
                  </w:sdtContent>
                </w:sdt>
              </w:sdtContent>
            </w:sdt>
            <w:r w:rsidR="00DF037C">
              <w:tab/>
            </w:r>
          </w:p>
        </w:tc>
        <w:tc>
          <w:tcPr>
            <w:tcW w:w="1549" w:type="dxa"/>
          </w:tcPr>
          <w:p w:rsidR="00DF037C" w:rsidP="008C51CB" w:rsidRDefault="00DF037C" w14:paraId="0823B82C" w14:textId="77777777">
            <w:pPr>
              <w:rPr>
                <w:b/>
                <w:bCs/>
                <w:sz w:val="16"/>
                <w:szCs w:val="16"/>
              </w:rPr>
            </w:pPr>
          </w:p>
        </w:tc>
      </w:tr>
    </w:tbl>
    <w:p w:rsidR="00305D1F" w:rsidP="000A7CF2" w:rsidRDefault="00305D1F" w14:paraId="57998963" w14:textId="77777777"/>
    <w:p w:rsidR="00D425D3" w:rsidP="00D425D3" w:rsidRDefault="00D425D3" w14:paraId="38386D9D" w14:textId="77777777">
      <w:r>
        <w:t>Geachte decaan, beste Peter,</w:t>
      </w:r>
    </w:p>
    <w:p w:rsidR="00D425D3" w:rsidP="00D425D3" w:rsidRDefault="00D425D3" w14:paraId="67D1E0EC" w14:textId="77777777"/>
    <w:p w:rsidRPr="0019249F" w:rsidR="0019249F" w:rsidP="0019197B" w:rsidRDefault="00EA52FB" w14:paraId="4E34E236" w14:textId="509A3CFA">
      <w:pPr>
        <w:jc w:val="both"/>
      </w:pPr>
      <w:r w:rsidRPr="00EA52FB">
        <w:t>De Facultaire Studentenraad van de Faculteit der Natuurwetenschappen, Wiskunde en Informatica 2024-2025—hierna “de raad”—wil middels deze brief</w:t>
      </w:r>
      <w:r>
        <w:t xml:space="preserve"> </w:t>
      </w:r>
      <w:r w:rsidR="006C32BD">
        <w:t xml:space="preserve">nogmaals bij uw directieteam aankaarten dat de </w:t>
      </w:r>
      <w:r w:rsidR="00460B18">
        <w:t xml:space="preserve">Onderwijs- en Examenregeling deel A die momenteel op de website van de UvA gepubliceerd is voor studenten van de FNWI niet degene is </w:t>
      </w:r>
      <w:r w:rsidR="004F309B">
        <w:t xml:space="preserve">waarvoor de raad in het OER-traject van vorig jaar instemming heeft verleed. </w:t>
      </w:r>
      <w:r w:rsidR="008109A5">
        <w:t xml:space="preserve">In deze gepubliceerde versie is </w:t>
      </w:r>
      <w:r w:rsidR="00897663">
        <w:t xml:space="preserve">artikel A-4.2.6 verandert. In de ingestemde versie </w:t>
      </w:r>
      <w:r w:rsidR="0019249F">
        <w:t>was de inhoud van dit artikel als volgt:</w:t>
      </w:r>
    </w:p>
    <w:p w:rsidRPr="0019249F" w:rsidR="0019249F" w:rsidP="0019197B" w:rsidRDefault="0019249F" w14:paraId="5DD701DD" w14:textId="77777777">
      <w:pPr>
        <w:pStyle w:val="Quote"/>
        <w:jc w:val="both"/>
      </w:pPr>
      <w:r w:rsidRPr="0019249F">
        <w:t xml:space="preserve">Studenten hebben het recht de tentamenopgaven na een tentamen mee te nemen tenzij anders staat aangegeven op het tentamenvoorblad of de studiewijzer. Voor tentamens die door een opleiding van de VU en/of in een van de gebouwen van de VU wordt afgenomen geldt dat de opgaven niet mogen worden meegenomen. </w:t>
      </w:r>
    </w:p>
    <w:p w:rsidR="0019249F" w:rsidP="0019197B" w:rsidRDefault="0019249F" w14:paraId="749EA3FA" w14:textId="14B6A1FB">
      <w:pPr>
        <w:jc w:val="both"/>
      </w:pPr>
      <w:r>
        <w:t xml:space="preserve">In de versie die op de website </w:t>
      </w:r>
      <w:r w:rsidR="00E77D72">
        <w:t>te vinden is, is de inhoud van het artikel als volgt:</w:t>
      </w:r>
    </w:p>
    <w:p w:rsidRPr="0019249F" w:rsidR="00E77D72" w:rsidP="0019197B" w:rsidRDefault="001926ED" w14:paraId="2CF02E29" w14:textId="40C0ABBD">
      <w:pPr>
        <w:pStyle w:val="Quote"/>
        <w:jc w:val="both"/>
      </w:pPr>
      <w:r>
        <w:t>Studenten hebben het recht de tentamenopgaven na een tentamen mee te nemen tenzij anders staat aangegeven op het tentamenvoorblad of de studiewijzer. Voor tentamens die door een opleiding van de VU en/of in een van de gebouwen van de VU wordt afgenomen gelden de regels van de VU.</w:t>
      </w:r>
    </w:p>
    <w:p w:rsidRPr="008E5918" w:rsidR="008E5918" w:rsidP="0019197B" w:rsidRDefault="004F309B" w14:paraId="5DE201C0" w14:textId="01AACEB1">
      <w:pPr>
        <w:jc w:val="both"/>
      </w:pPr>
      <w:r>
        <w:t xml:space="preserve">Wij hebben </w:t>
      </w:r>
      <w:r w:rsidR="008D40F3">
        <w:t xml:space="preserve">dit punt reeds bij dhr. Van Wensen informeel en bij dhr. Vreeswijk op het </w:t>
      </w:r>
      <w:r w:rsidR="00ED522B">
        <w:t xml:space="preserve">Informatieoverleg aangekaart, maar ons inziens is hierop niet bevredigend gehandeld. </w:t>
      </w:r>
      <w:r w:rsidR="004C6E10">
        <w:t xml:space="preserve">Dhr. Vreeswijk gaf tijdens het IO aan hier vooralsnog niks aan te willen veranderen, omdat dit volgens hem de praktijk reflecteert. </w:t>
      </w:r>
      <w:r w:rsidR="00F4197B">
        <w:t xml:space="preserve">Wij zijn echter van mening dat niet volgens de procedure is die wij met elkaar hebben afgesproken, en die volgens de wet is voorgeschreven. </w:t>
      </w:r>
      <w:r w:rsidR="00904E8F">
        <w:t>In het kader hiervan willen wij er ook op wijzen dat artikel A</w:t>
      </w:r>
      <w:r w:rsidR="008E5918">
        <w:t>-9.1 het volgende voorschrijft:</w:t>
      </w:r>
    </w:p>
    <w:p w:rsidRPr="008E5918" w:rsidR="008E5918" w:rsidP="0019197B" w:rsidRDefault="008E5918" w14:paraId="426A0C2D" w14:textId="77777777">
      <w:pPr>
        <w:pStyle w:val="Quote"/>
        <w:jc w:val="both"/>
      </w:pPr>
      <w:r w:rsidRPr="008E5918">
        <w:t xml:space="preserve">Een wijziging van dit deel van de onderwijs- en examenregeling kan slechts betrekking hebben op een lopend studiejaar, indien de belangen van de studenten daardoor aantoonbaar niet worden geschaad. </w:t>
      </w:r>
    </w:p>
    <w:p w:rsidRPr="0057251D" w:rsidR="008E5918" w:rsidP="0019197B" w:rsidRDefault="0057251D" w14:paraId="1E9EF0EE" w14:textId="64D4B6E0">
      <w:pPr>
        <w:jc w:val="both"/>
      </w:pPr>
      <w:r>
        <w:t xml:space="preserve">Deze situatie heeft ons inziens ook invloed op het nu lopende </w:t>
      </w:r>
      <w:r w:rsidR="0019197B">
        <w:t>OER-proces, omdat dit nu niet de huidige staat van de OER-A is, en wijzigingen dus uit moeten gaan van de oorspronkelijke tekst.</w:t>
      </w:r>
    </w:p>
    <w:p w:rsidR="00D425D3" w:rsidP="0019197B" w:rsidRDefault="00D425D3" w14:paraId="11D9C975" w14:textId="77777777">
      <w:pPr>
        <w:jc w:val="both"/>
      </w:pPr>
      <w:r>
        <w:t>Hopende u hiermee voldoende geïnformeerd te hebben, teken ik namens de gehele FSR en wacht ik uw reactie af.</w:t>
      </w:r>
    </w:p>
    <w:p w:rsidR="00EA52FB" w:rsidP="00D425D3" w:rsidRDefault="00EA52FB" w14:paraId="6B1248B2" w14:textId="77777777"/>
    <w:p w:rsidR="00D425D3" w:rsidP="00D425D3" w:rsidRDefault="00D425D3" w14:paraId="377BC189" w14:textId="77777777">
      <w:r>
        <w:t>Met vriendelijke groeten,</w:t>
      </w:r>
    </w:p>
    <w:p w:rsidR="00D425D3" w:rsidP="00D425D3" w:rsidRDefault="00D425D3" w14:paraId="21BC7BC3" w14:textId="4CA15FF8" w14:noSpellErr="1">
      <w:r>
        <w:rPr>
          <w:noProof/>
        </w:rPr>
        <mc:AlternateContent xmlns:mc="http://schemas.openxmlformats.org/markup-compatibility/2006">
          <mc:Choice xmlns:mc="http://schemas.openxmlformats.org/markup-compatibility/2006" Requires="wpi">
            <w:drawing xmlns:w="http://schemas.openxmlformats.org/wordprocessingml/2006/main">
              <wp:inline xmlns:wp="http://schemas.openxmlformats.org/drawingml/2006/wordprocessingDrawing" xmlns:wp14="http://schemas.microsoft.com/office/word/2010/wordprocessingDrawing" distT="0" distB="0" distL="0" distR="0" wp14:anchorId="51FD79C0" wp14:editId="7480CDF3">
                <wp:extent cx="1998980" cy="1490345"/>
                <wp:effectExtent l="57150" t="57150" r="1270" b="71755"/>
                <wp:docPr xmlns:wp="http://schemas.openxmlformats.org/drawingml/2006/wordprocessingDrawing" id="1949778655" name="Ink 1"/>
                <wp:cNvGraphicFramePr xmlns:wp="http://schemas.openxmlformats.org/drawingml/2006/wordprocessingDrawing"/>
                <a:graphic xmlns:a="http://schemas.openxmlformats.org/drawingml/2006/main">
                  <a:graphicData uri="http://schemas.microsoft.com/office/word/2010/wordprocessingInk">
                    <mc:AlternateContent xmlns:a14="http://schemas.microsoft.com/office/drawing/2010/main">
                      <mc:Choice Requires="a14">
                        <w14:contentPart xmlns:r="http://schemas.openxmlformats.org/officeDocument/2006/relationships" xmlns:w14="http://schemas.microsoft.com/office/word/2010/wordml" bwMode="auto" r:id="rId532399334">
                          <w14:nvContentPartPr>
                            <w14:cNvContentPartPr/>
                          </w14:nvContentPartPr>
                          <w14:xfrm>
                            <a:off x="0" y="0"/>
                            <a:ext cx="1998980" cy="149034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mc:AlternateContent>
                  </a:graphicData>
                </a:graphic>
              </wp:inline>
            </w:drawing>
          </mc:Choice>
          <mc:Fallback xmlns:a14="http://schemas.microsoft.com/office/drawing/2010/main" xmlns:a="http://schemas.openxmlformats.org/drawingml/2006/main"/>
        </mc:AlternateContent>
      </w:r>
    </w:p>
    <w:p w:rsidRPr="005523DD" w:rsidR="00D425D3" w:rsidP="00D425D3" w:rsidRDefault="00D425D3" w14:paraId="56E4BD42" w14:textId="77777777">
      <w:pPr>
        <w:rPr>
          <w:i/>
          <w:iCs/>
        </w:rPr>
      </w:pPr>
      <w:r>
        <w:t>Freddie Kiel</w:t>
      </w:r>
      <w:r>
        <w:br/>
      </w:r>
      <w:r>
        <w:rPr>
          <w:i/>
          <w:iCs/>
        </w:rPr>
        <w:t>Voorzitter FSR FNWI</w:t>
      </w:r>
    </w:p>
    <w:p w:rsidRPr="00676CC9" w:rsidR="000A7CF2" w:rsidP="000A7CF2" w:rsidRDefault="000A7CF2" w14:paraId="203D6984" w14:textId="77777777"/>
    <w:sectPr w:rsidRPr="00676CC9" w:rsidR="000A7CF2" w:rsidSect="009261A2">
      <w:headerReference w:type="default" r:id="rId11"/>
      <w:footerReference w:type="default" r:id="rId12"/>
      <w:headerReference w:type="first" r:id="rId13"/>
      <w:footerReference w:type="first" r:id="rId14"/>
      <w:pgSz w:w="11906" w:h="16838" w:orient="portrait"/>
      <w:pgMar w:top="212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5B93" w:rsidP="00BC332C" w:rsidRDefault="00025B93" w14:paraId="4F2A2B80" w14:textId="77777777">
      <w:r>
        <w:separator/>
      </w:r>
    </w:p>
  </w:endnote>
  <w:endnote w:type="continuationSeparator" w:id="0">
    <w:p w:rsidR="00025B93" w:rsidP="00BC332C" w:rsidRDefault="00025B93" w14:paraId="16BEBB28" w14:textId="77777777">
      <w:r>
        <w:continuationSeparator/>
      </w:r>
    </w:p>
  </w:endnote>
  <w:endnote w:type="continuationNotice" w:id="1">
    <w:p w:rsidR="004A72C9" w:rsidRDefault="004A72C9" w14:paraId="58AB587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0341729"/>
      <w:docPartObj>
        <w:docPartGallery w:val="Page Numbers (Bottom of Page)"/>
        <w:docPartUnique/>
      </w:docPartObj>
    </w:sdtPr>
    <w:sdtContent>
      <w:sdt>
        <w:sdtPr>
          <w:id w:val="99075894"/>
          <w:docPartObj>
            <w:docPartGallery w:val="Page Numbers (Top of Page)"/>
            <w:docPartUnique/>
          </w:docPartObj>
        </w:sdtPr>
        <w:sdtContent>
          <w:p w:rsidR="00CE3A97" w:rsidP="00BA6A21" w:rsidRDefault="00CE3A97" w14:paraId="3D673479" w14:textId="77777777">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Pr>
                <w:b/>
                <w:bCs/>
                <w:sz w:val="24"/>
                <w:szCs w:val="24"/>
              </w:rPr>
              <w:t>1</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Pr>
                <w:b/>
                <w:bCs/>
                <w:sz w:val="24"/>
                <w:szCs w:val="24"/>
              </w:rPr>
              <w:t>2</w:t>
            </w:r>
            <w:r w:rsidRPr="00CE3A9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4705544"/>
      <w:docPartObj>
        <w:docPartGallery w:val="Page Numbers (Bottom of Page)"/>
        <w:docPartUnique/>
      </w:docPartObj>
    </w:sdtPr>
    <w:sdtContent>
      <w:sdt>
        <w:sdtPr>
          <w:id w:val="-1769616900"/>
          <w:docPartObj>
            <w:docPartGallery w:val="Page Numbers (Top of Page)"/>
            <w:docPartUnique/>
          </w:docPartObj>
        </w:sdtPr>
        <w:sdtContent>
          <w:p w:rsidR="00CE3A97" w:rsidP="00BA6A21" w:rsidRDefault="00CE3A97" w14:paraId="1F0920F7" w14:textId="77777777">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sidRPr="00CE3A97">
              <w:rPr>
                <w:b/>
                <w:bCs/>
              </w:rPr>
              <w:t>2</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sidRPr="00CE3A97">
              <w:rPr>
                <w:b/>
                <w:bCs/>
              </w:rPr>
              <w:t>2</w:t>
            </w:r>
            <w:r w:rsidRPr="00CE3A97">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5B93" w:rsidP="00BC332C" w:rsidRDefault="00025B93" w14:paraId="00821FC3" w14:textId="77777777">
      <w:r>
        <w:separator/>
      </w:r>
    </w:p>
  </w:footnote>
  <w:footnote w:type="continuationSeparator" w:id="0">
    <w:p w:rsidR="00025B93" w:rsidP="00BC332C" w:rsidRDefault="00025B93" w14:paraId="4B409E66" w14:textId="77777777">
      <w:r>
        <w:continuationSeparator/>
      </w:r>
    </w:p>
  </w:footnote>
  <w:footnote w:type="continuationNotice" w:id="1">
    <w:p w:rsidR="004A72C9" w:rsidRDefault="004A72C9" w14:paraId="6066FDB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du wp14">
  <w:p w:rsidR="00CE3A97" w:rsidRDefault="00CE3A97" w14:paraId="02F8B5DC" w14:textId="77777777">
    <w:pPr>
      <w:pStyle w:val="Header"/>
    </w:pPr>
    <w:r>
      <w:rPr>
        <w:noProof/>
      </w:rPr>
      <w:drawing>
        <wp:anchor distT="0" distB="0" distL="114300" distR="114300" simplePos="0" relativeHeight="251658243" behindDoc="0" locked="0" layoutInCell="1" allowOverlap="1" wp14:anchorId="41357C87" wp14:editId="3BF72F32">
          <wp:simplePos x="0" y="0"/>
          <wp:positionH relativeFrom="column">
            <wp:posOffset>-466383</wp:posOffset>
          </wp:positionH>
          <wp:positionV relativeFrom="paragraph">
            <wp:posOffset>1270</wp:posOffset>
          </wp:positionV>
          <wp:extent cx="1525270" cy="304800"/>
          <wp:effectExtent l="0" t="0" r="0" b="0"/>
          <wp:wrapSquare wrapText="bothSides"/>
          <wp:docPr id="404802665"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802665" name="Afbeelding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270" cy="304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CE3A97" w:rsidP="00CE3A97" w:rsidRDefault="000A4A28" w14:paraId="43CC7341" w14:textId="77777777">
    <w:pPr>
      <w:pStyle w:val="Header"/>
    </w:pPr>
    <w:r>
      <w:rPr>
        <w:noProof/>
      </w:rPr>
      <w:drawing>
        <wp:anchor distT="0" distB="0" distL="114300" distR="114300" simplePos="0" relativeHeight="251658240" behindDoc="0" locked="0" layoutInCell="1" allowOverlap="1" wp14:anchorId="14DA5713" wp14:editId="174B3970">
          <wp:simplePos x="0" y="0"/>
          <wp:positionH relativeFrom="leftMargin">
            <wp:posOffset>190500</wp:posOffset>
          </wp:positionH>
          <wp:positionV relativeFrom="paragraph">
            <wp:posOffset>12700</wp:posOffset>
          </wp:positionV>
          <wp:extent cx="617220" cy="411480"/>
          <wp:effectExtent l="0" t="0" r="0" b="7620"/>
          <wp:wrapSquare wrapText="bothSides"/>
          <wp:docPr id="1238940723" name="Afbeelding 4" descr="Afbeelding met Lila, paars,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112240" name="Afbeelding 4" descr="Afbeelding met Lila, paars,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33BB">
      <w:rPr>
        <w:noProof/>
      </w:rPr>
      <w:drawing>
        <wp:anchor distT="0" distB="0" distL="114300" distR="114300" simplePos="0" relativeHeight="251658241" behindDoc="0" locked="0" layoutInCell="1" allowOverlap="1" wp14:anchorId="3BE746BE" wp14:editId="3291C4AF">
          <wp:simplePos x="0" y="0"/>
          <wp:positionH relativeFrom="margin">
            <wp:posOffset>-22225</wp:posOffset>
          </wp:positionH>
          <wp:positionV relativeFrom="paragraph">
            <wp:posOffset>-75565</wp:posOffset>
          </wp:positionV>
          <wp:extent cx="1868170" cy="861060"/>
          <wp:effectExtent l="0" t="0" r="0" b="0"/>
          <wp:wrapSquare wrapText="bothSides"/>
          <wp:docPr id="775771890" name="Afbeelding 5" descr="Facultaire Studentenraad, Faculteit der Natuurwetenschappen, Wiskunde en Infor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71890" name="Afbeelding 5" descr="Facultaire Studentenraad, Faculteit der Natuurwetenschappen, Wiskunde en Informatic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17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6A45">
      <w:rPr>
        <w:noProof/>
      </w:rPr>
      <mc:AlternateContent>
        <mc:Choice Requires="wps">
          <w:drawing>
            <wp:anchor distT="0" distB="0" distL="0" distR="0" simplePos="0" relativeHeight="251658242" behindDoc="1" locked="0" layoutInCell="1" allowOverlap="1" wp14:anchorId="1D33495D" wp14:editId="53923BD1">
              <wp:simplePos x="0" y="0"/>
              <wp:positionH relativeFrom="margin">
                <wp:posOffset>4397375</wp:posOffset>
              </wp:positionH>
              <wp:positionV relativeFrom="margin">
                <wp:posOffset>-952500</wp:posOffset>
              </wp:positionV>
              <wp:extent cx="1469390" cy="1404620"/>
              <wp:effectExtent l="0" t="0" r="0" b="0"/>
              <wp:wrapTight wrapText="left">
                <wp:wrapPolygon edited="0">
                  <wp:start x="840" y="0"/>
                  <wp:lineTo x="840" y="21368"/>
                  <wp:lineTo x="20723" y="21368"/>
                  <wp:lineTo x="20723" y="0"/>
                  <wp:lineTo x="840" y="0"/>
                </wp:wrapPolygon>
              </wp:wrapTight>
              <wp:docPr id="99557655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1404620"/>
                      </a:xfrm>
                      <a:prstGeom prst="rect">
                        <a:avLst/>
                      </a:prstGeom>
                      <a:noFill/>
                      <a:ln w="9525">
                        <a:noFill/>
                        <a:miter lim="800000"/>
                        <a:headEnd/>
                        <a:tailEnd/>
                      </a:ln>
                    </wps:spPr>
                    <wps:txbx>
                      <w:txbxContent>
                        <w:sdt>
                          <w:sdtPr>
                            <w:rPr>
                              <w:b/>
                              <w:bCs/>
                              <w:color w:val="751B68"/>
                              <w:sz w:val="22"/>
                              <w:szCs w:val="22"/>
                            </w:rPr>
                            <w:id w:val="-1117521985"/>
                            <w:lock w:val="contentLocked"/>
                            <w:placeholder>
                              <w:docPart w:val="0CA7C3D564B5475D9BDEEC8728D76F07"/>
                            </w:placeholder>
                            <w:group/>
                          </w:sdtPr>
                          <w:sdtEndPr>
                            <w:rPr>
                              <w:b w:val="0"/>
                              <w:bCs w:val="0"/>
                              <w:color w:val="auto"/>
                              <w:sz w:val="16"/>
                              <w:szCs w:val="16"/>
                              <w:lang w:val="en-GB"/>
                            </w:rPr>
                          </w:sdtEndPr>
                          <w:sdtContent>
                            <w:sdt>
                              <w:sdtPr>
                                <w:rPr>
                                  <w:b/>
                                  <w:bCs/>
                                  <w:color w:val="751B68"/>
                                  <w:sz w:val="22"/>
                                  <w:szCs w:val="22"/>
                                </w:rPr>
                                <w:alias w:val="Onderdeel"/>
                                <w:tag w:val="Onderdeel"/>
                                <w:id w:val="288710724"/>
                                <w:placeholder>
                                  <w:docPart w:val="0CA7C3D564B5475D9BDEEC8728D76F07"/>
                                </w:placeholder>
                              </w:sdtPr>
                              <w:sdtContent>
                                <w:p w:rsidRPr="005F5A4D" w:rsidR="005F5A4D" w:rsidP="00CE3A97" w:rsidRDefault="00D14C03" w14:paraId="2C0DA242" w14:textId="100A73BF">
                                  <w:pPr>
                                    <w:jc w:val="right"/>
                                    <w:rPr>
                                      <w:b/>
                                      <w:bCs/>
                                      <w:color w:val="751B68"/>
                                      <w:sz w:val="22"/>
                                      <w:szCs w:val="22"/>
                                    </w:rPr>
                                  </w:pPr>
                                  <w:r>
                                    <w:rPr>
                                      <w:b/>
                                      <w:bCs/>
                                      <w:color w:val="751B68"/>
                                      <w:sz w:val="22"/>
                                      <w:szCs w:val="22"/>
                                    </w:rPr>
                                    <w:t>Dagelijks bestuur</w:t>
                                  </w:r>
                                </w:p>
                              </w:sdtContent>
                            </w:sdt>
                            <w:p w:rsidRPr="00A96B48" w:rsidR="00CE3A97" w:rsidP="00CE3A97" w:rsidRDefault="00A96B48" w14:paraId="221695F2" w14:textId="77777777">
                              <w:pPr>
                                <w:jc w:val="right"/>
                                <w:rPr>
                                  <w:sz w:val="16"/>
                                  <w:szCs w:val="16"/>
                                  <w:lang w:val="en-US"/>
                                </w:rPr>
                              </w:pPr>
                              <w:r w:rsidRPr="00A96B48">
                                <w:rPr>
                                  <w:sz w:val="16"/>
                                  <w:szCs w:val="16"/>
                                  <w:lang w:val="en-US"/>
                                </w:rPr>
                                <w:t>Ka</w:t>
                              </w:r>
                              <w:r>
                                <w:rPr>
                                  <w:sz w:val="16"/>
                                  <w:szCs w:val="16"/>
                                  <w:lang w:val="en-US"/>
                                </w:rPr>
                                <w:t>mer A0.10</w:t>
                              </w:r>
                              <w:r w:rsidRPr="00A96B48">
                                <w:rPr>
                                  <w:sz w:val="16"/>
                                  <w:szCs w:val="16"/>
                                  <w:lang w:val="en-US"/>
                                </w:rPr>
                                <w:br/>
                              </w:r>
                              <w:r w:rsidRPr="00A96B48" w:rsidR="00CE3A97">
                                <w:rPr>
                                  <w:sz w:val="16"/>
                                  <w:szCs w:val="16"/>
                                  <w:lang w:val="en-US"/>
                                </w:rPr>
                                <w:t>Science Park 904</w:t>
                              </w:r>
                              <w:r w:rsidRPr="00A96B48" w:rsidR="00CE3A97">
                                <w:rPr>
                                  <w:sz w:val="16"/>
                                  <w:szCs w:val="16"/>
                                  <w:lang w:val="en-US"/>
                                </w:rPr>
                                <w:br/>
                              </w:r>
                              <w:r w:rsidRPr="00A96B48" w:rsidR="00CE3A97">
                                <w:rPr>
                                  <w:sz w:val="16"/>
                                  <w:szCs w:val="16"/>
                                  <w:lang w:val="en-US"/>
                                </w:rPr>
                                <w:t>1098 XH Amsterdam</w:t>
                              </w:r>
                            </w:p>
                            <w:p w:rsidRPr="00BC332C" w:rsidR="00CE3A97" w:rsidP="00CE3A97" w:rsidRDefault="00CE3A97" w14:paraId="578321D4" w14:textId="7777777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rsidRPr="004B7FE6" w:rsidR="00CE3A97" w:rsidP="00CE3A97" w:rsidRDefault="00CE3A97" w14:paraId="5CB5B5B4" w14:textId="77777777">
                              <w:pPr>
                                <w:jc w:val="right"/>
                                <w:rPr>
                                  <w:sz w:val="16"/>
                                  <w:szCs w:val="16"/>
                                </w:rPr>
                              </w:pPr>
                              <w:r w:rsidRPr="00BC332C">
                                <w:rPr>
                                  <w:sz w:val="16"/>
                                  <w:szCs w:val="16"/>
                                  <w:lang w:val="en-GB"/>
                                </w:rPr>
                                <w:t xml:space="preserve">T </w:t>
                              </w:r>
                              <w:r w:rsidR="006B7F8C">
                                <w:rPr>
                                  <w:sz w:val="16"/>
                                  <w:szCs w:val="16"/>
                                  <w:lang w:val="en-GB"/>
                                </w:rPr>
                                <w:t>(</w:t>
                              </w:r>
                              <w:r w:rsidRPr="00BC332C">
                                <w:rPr>
                                  <w:sz w:val="16"/>
                                  <w:szCs w:val="16"/>
                                  <w:lang w:val="en-GB"/>
                                </w:rPr>
                                <w:t>020</w:t>
                              </w:r>
                              <w:r w:rsidR="006B7F8C">
                                <w:rPr>
                                  <w:sz w:val="16"/>
                                  <w:szCs w:val="16"/>
                                  <w:lang w:val="en-GB"/>
                                </w:rPr>
                                <w:t>)</w:t>
                              </w:r>
                              <w:r w:rsidRPr="00BC332C">
                                <w:rPr>
                                  <w:sz w:val="16"/>
                                  <w:szCs w:val="16"/>
                                  <w:lang w:val="en-GB"/>
                                </w:rPr>
                                <w:t xml:space="preserve"> 525 5878</w:t>
                              </w:r>
                              <w:r w:rsidRPr="00BC332C">
                                <w:rPr>
                                  <w:sz w:val="16"/>
                                  <w:szCs w:val="16"/>
                                  <w:lang w:val="en-GB"/>
                                </w:rPr>
                                <w:br/>
                              </w:r>
                              <w:sdt>
                                <w:sdtPr>
                                  <w:rPr>
                                    <w:sz w:val="16"/>
                                    <w:szCs w:val="16"/>
                                    <w:lang w:val="en-GB"/>
                                  </w:rPr>
                                  <w:alias w:val="E-mailadres"/>
                                  <w:tag w:val="E-mailadres"/>
                                  <w:id w:val="316085655"/>
                                  <w:placeholder>
                                    <w:docPart w:val="0CA7C3D564B5475D9BDEEC8728D76F07"/>
                                  </w:placeholder>
                                </w:sdtPr>
                                <w:sdtContent>
                                  <w:r w:rsidRPr="004B7FE6">
                                    <w:rPr>
                                      <w:sz w:val="16"/>
                                      <w:szCs w:val="16"/>
                                    </w:rPr>
                                    <w:t>fnwi@studentenraad.nl</w:t>
                                  </w:r>
                                </w:sdtContent>
                              </w:sdt>
                              <w:r w:rsidRPr="00BC332C">
                                <w:rPr>
                                  <w:sz w:val="16"/>
                                  <w:szCs w:val="16"/>
                                  <w:lang w:val="en-GB"/>
                                </w:rPr>
                                <w:br/>
                              </w:r>
                              <w:r w:rsidRPr="00BC332C">
                                <w:rPr>
                                  <w:sz w:val="16"/>
                                  <w:szCs w:val="16"/>
                                  <w:lang w:val="en-GB"/>
                                </w:rPr>
                                <w:t>studentenraad.nl/fnwi</w:t>
                              </w:r>
                            </w:p>
                          </w:sdtContent>
                        </w:sdt>
                        <w:p w:rsidRPr="004B7FE6" w:rsidR="00CE3A97" w:rsidP="00CE3A97" w:rsidRDefault="00CE3A97" w14:paraId="4208A59D" w14:textId="7777777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w16sdtfl="http://schemas.microsoft.com/office/word/2024/wordml/sdtformatlock">
          <w:pict w14:anchorId="2F92D8BC">
            <v:shapetype id="_x0000_t202" coordsize="21600,21600" o:spt="202" path="m,l,21600r21600,l21600,xe" w14:anchorId="1D33495D">
              <v:stroke joinstyle="miter"/>
              <v:path gradientshapeok="t" o:connecttype="rect"/>
            </v:shapetype>
            <v:shape id="Tekstvak 2" style="position:absolute;margin-left:346.25pt;margin-top:-75pt;width:115.7pt;height:110.6pt;z-index:-251651072;visibility:visible;mso-wrap-style:square;mso-width-percent:0;mso-height-percent:200;mso-wrap-distance-left:0;mso-wrap-distance-top:0;mso-wrap-distance-right:0;mso-wrap-distance-bottom:0;mso-position-horizontal:absolute;mso-position-horizontal-relative:margin;mso-position-vertical:absolute;mso-position-vertical-relative:margin;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">
              <v:textbox style="mso-fit-shape-to-text:t">
                <w:txbxContent>
                  <w:sdt>
                    <w:sdtPr>
                      <w:id w:val="2000894177"/>
                      <w:rPr>
                        <w:b/>
                        <w:bCs/>
                        <w:color w:val="751B68"/>
                        <w:sz w:val="22"/>
                        <w:szCs w:val="22"/>
                      </w:rPr>
                      <w:id w:val="-1117521985"/>
                      <w:lock w:val="contentLocked"/>
                      <w:placeholder>
                        <w:docPart w:val="0CA7C3D564B5475D9BDEEC8728D76F07"/>
                      </w:placeholder>
                      <w:group/>
                    </w:sdtPr>
                    <w:sdtEndPr>
                      <w:rPr>
                        <w:b w:val="0"/>
                        <w:bCs w:val="0"/>
                        <w:color w:val="auto"/>
                        <w:sz w:val="16"/>
                        <w:szCs w:val="16"/>
                        <w:lang w:val="en-GB"/>
                      </w:rPr>
                    </w:sdtEndPr>
                    <w:sdtContent>
                      <w:sdt>
                        <w:sdtPr>
                          <w:id w:val="2117927217"/>
                          <w:rPr>
                            <w:b/>
                            <w:bCs/>
                            <w:color w:val="751B68"/>
                            <w:sz w:val="22"/>
                            <w:szCs w:val="22"/>
                          </w:rPr>
                          <w:alias w:val="Onderdeel"/>
                          <w:tag w:val="Onderdeel"/>
                          <w:id w:val="288710724"/>
                          <w:placeholder>
                            <w:docPart w:val="0CA7C3D564B5475D9BDEEC8728D76F07"/>
                          </w:placeholder>
                        </w:sdtPr>
                        <w:sdtContent>
                          <w:p w:rsidRPr="005F5A4D" w:rsidR="005F5A4D" w:rsidP="00CE3A97" w:rsidRDefault="00D14C03" w14:paraId="04337595" w14:textId="100A73BF">
                            <w:pPr>
                              <w:jc w:val="right"/>
                              <w:rPr>
                                <w:b/>
                                <w:bCs/>
                                <w:color w:val="751B68"/>
                                <w:sz w:val="22"/>
                                <w:szCs w:val="22"/>
                              </w:rPr>
                            </w:pPr>
                            <w:r>
                              <w:rPr>
                                <w:b/>
                                <w:bCs/>
                                <w:color w:val="751B68"/>
                                <w:sz w:val="22"/>
                                <w:szCs w:val="22"/>
                              </w:rPr>
                              <w:t>Dagelijks bestuur</w:t>
                            </w:r>
                          </w:p>
                        </w:sdtContent>
                      </w:sdt>
                      <w:p w:rsidRPr="00A96B48" w:rsidR="00CE3A97" w:rsidP="00CE3A97" w:rsidRDefault="00A96B48" w14:paraId="586D2665" w14:textId="77777777">
                        <w:pPr>
                          <w:jc w:val="right"/>
                          <w:rPr>
                            <w:sz w:val="16"/>
                            <w:szCs w:val="16"/>
                            <w:lang w:val="en-US"/>
                          </w:rPr>
                        </w:pPr>
                        <w:r w:rsidRPr="00A96B48">
                          <w:rPr>
                            <w:sz w:val="16"/>
                            <w:szCs w:val="16"/>
                            <w:lang w:val="en-US"/>
                          </w:rPr>
                          <w:t>Ka</w:t>
                        </w:r>
                        <w:r>
                          <w:rPr>
                            <w:sz w:val="16"/>
                            <w:szCs w:val="16"/>
                            <w:lang w:val="en-US"/>
                          </w:rPr>
                          <w:t>mer A0.10</w:t>
                        </w:r>
                        <w:r w:rsidRPr="00A96B48">
                          <w:rPr>
                            <w:sz w:val="16"/>
                            <w:szCs w:val="16"/>
                            <w:lang w:val="en-US"/>
                          </w:rPr>
                          <w:br/>
                        </w:r>
                        <w:r w:rsidRPr="00A96B48" w:rsidR="00CE3A97">
                          <w:rPr>
                            <w:sz w:val="16"/>
                            <w:szCs w:val="16"/>
                            <w:lang w:val="en-US"/>
                          </w:rPr>
                          <w:t>Science Park 904</w:t>
                        </w:r>
                        <w:r w:rsidRPr="00A96B48" w:rsidR="00CE3A97">
                          <w:rPr>
                            <w:sz w:val="16"/>
                            <w:szCs w:val="16"/>
                            <w:lang w:val="en-US"/>
                          </w:rPr>
                          <w:br/>
                        </w:r>
                        <w:r w:rsidRPr="00A96B48" w:rsidR="00CE3A97">
                          <w:rPr>
                            <w:sz w:val="16"/>
                            <w:szCs w:val="16"/>
                            <w:lang w:val="en-US"/>
                          </w:rPr>
                          <w:t>1098 XH Amsterdam</w:t>
                        </w:r>
                      </w:p>
                      <w:p w:rsidRPr="00BC332C" w:rsidR="00CE3A97" w:rsidP="00CE3A97" w:rsidRDefault="00CE3A97" w14:paraId="2CA2C644" w14:textId="7777777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rsidRPr="004B7FE6" w:rsidR="00CE3A97" w:rsidP="00CE3A97" w:rsidRDefault="00CE3A97" w14:paraId="15D82D8C" w14:textId="77777777">
                        <w:pPr>
                          <w:jc w:val="right"/>
                          <w:rPr>
                            <w:sz w:val="16"/>
                            <w:szCs w:val="16"/>
                          </w:rPr>
                        </w:pPr>
                        <w:r w:rsidRPr="00BC332C">
                          <w:rPr>
                            <w:sz w:val="16"/>
                            <w:szCs w:val="16"/>
                            <w:lang w:val="en-GB"/>
                          </w:rPr>
                          <w:t xml:space="preserve">T </w:t>
                        </w:r>
                        <w:r w:rsidR="006B7F8C">
                          <w:rPr>
                            <w:sz w:val="16"/>
                            <w:szCs w:val="16"/>
                            <w:lang w:val="en-GB"/>
                          </w:rPr>
                          <w:t>(</w:t>
                        </w:r>
                        <w:r w:rsidRPr="00BC332C">
                          <w:rPr>
                            <w:sz w:val="16"/>
                            <w:szCs w:val="16"/>
                            <w:lang w:val="en-GB"/>
                          </w:rPr>
                          <w:t>020</w:t>
                        </w:r>
                        <w:r w:rsidR="006B7F8C">
                          <w:rPr>
                            <w:sz w:val="16"/>
                            <w:szCs w:val="16"/>
                            <w:lang w:val="en-GB"/>
                          </w:rPr>
                          <w:t>)</w:t>
                        </w:r>
                        <w:r w:rsidRPr="00BC332C">
                          <w:rPr>
                            <w:sz w:val="16"/>
                            <w:szCs w:val="16"/>
                            <w:lang w:val="en-GB"/>
                          </w:rPr>
                          <w:t xml:space="preserve"> 525 5878</w:t>
                        </w:r>
                        <w:r w:rsidRPr="00BC332C">
                          <w:rPr>
                            <w:sz w:val="16"/>
                            <w:szCs w:val="16"/>
                            <w:lang w:val="en-GB"/>
                          </w:rPr>
                          <w:br/>
                        </w:r>
                        <w:sdt>
                          <w:sdtPr>
                            <w:id w:val="1926709242"/>
                            <w:rPr>
                              <w:sz w:val="16"/>
                              <w:szCs w:val="16"/>
                              <w:lang w:val="en-GB"/>
                            </w:rPr>
                            <w:alias w:val="E-mailadres"/>
                            <w:tag w:val="E-mailadres"/>
                            <w:id w:val="316085655"/>
                            <w:placeholder>
                              <w:docPart w:val="0CA7C3D564B5475D9BDEEC8728D76F07"/>
                            </w:placeholder>
                          </w:sdtPr>
                          <w:sdtContent>
                            <w:r w:rsidRPr="004B7FE6">
                              <w:rPr>
                                <w:sz w:val="16"/>
                                <w:szCs w:val="16"/>
                              </w:rPr>
                              <w:t>fnwi@studentenraad.nl</w:t>
                            </w:r>
                          </w:sdtContent>
                        </w:sdt>
                        <w:r w:rsidRPr="00BC332C">
                          <w:rPr>
                            <w:sz w:val="16"/>
                            <w:szCs w:val="16"/>
                            <w:lang w:val="en-GB"/>
                          </w:rPr>
                          <w:br/>
                        </w:r>
                        <w:r w:rsidRPr="00BC332C">
                          <w:rPr>
                            <w:sz w:val="16"/>
                            <w:szCs w:val="16"/>
                            <w:lang w:val="en-GB"/>
                          </w:rPr>
                          <w:t>studentenraad.nl/fnwi</w:t>
                        </w:r>
                      </w:p>
                    </w:sdtContent>
                  </w:sdt>
                  <w:p w:rsidRPr="004B7FE6" w:rsidR="00CE3A97" w:rsidP="00CE3A97" w:rsidRDefault="00CE3A97" w14:paraId="672A6659" w14:textId="77777777"/>
                </w:txbxContent>
              </v:textbox>
              <w10:wrap type="tight" side="left" anchorx="margin" anchory="margin"/>
            </v:shape>
          </w:pict>
        </mc:Fallback>
      </mc:AlternateContent>
    </w:r>
  </w:p>
  <w:p w:rsidR="00CE3A97" w:rsidRDefault="00CE3A97" w14:paraId="156E558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A50172"/>
    <w:multiLevelType w:val="hybridMultilevel"/>
    <w:tmpl w:val="0BF298DC"/>
    <w:lvl w:ilvl="0" w:tplc="882EAECA">
      <w:start w:val="1090"/>
      <w:numFmt w:val="bullet"/>
      <w:lvlText w:val=""/>
      <w:lvlJc w:val="left"/>
      <w:pPr>
        <w:ind w:left="720" w:hanging="360"/>
      </w:pPr>
      <w:rPr>
        <w:rFonts w:hint="default" w:ascii="Symbol" w:hAnsi="Symbol" w:eastAsiaTheme="minorEastAsia"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86733138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16C"/>
    <w:rsid w:val="00025B93"/>
    <w:rsid w:val="000550B2"/>
    <w:rsid w:val="000A262A"/>
    <w:rsid w:val="000A4A28"/>
    <w:rsid w:val="000A7CF2"/>
    <w:rsid w:val="00127C86"/>
    <w:rsid w:val="001727F5"/>
    <w:rsid w:val="0019197B"/>
    <w:rsid w:val="0019249F"/>
    <w:rsid w:val="001926ED"/>
    <w:rsid w:val="001C0C30"/>
    <w:rsid w:val="001F3CE8"/>
    <w:rsid w:val="0022524D"/>
    <w:rsid w:val="0022669B"/>
    <w:rsid w:val="0022680E"/>
    <w:rsid w:val="002333BB"/>
    <w:rsid w:val="002717AF"/>
    <w:rsid w:val="002A1F17"/>
    <w:rsid w:val="00305D1F"/>
    <w:rsid w:val="003C13BE"/>
    <w:rsid w:val="004506CB"/>
    <w:rsid w:val="00460B18"/>
    <w:rsid w:val="00464D52"/>
    <w:rsid w:val="004A0979"/>
    <w:rsid w:val="004A72C9"/>
    <w:rsid w:val="004B7FE6"/>
    <w:rsid w:val="004C6E10"/>
    <w:rsid w:val="004F309B"/>
    <w:rsid w:val="00527320"/>
    <w:rsid w:val="00530092"/>
    <w:rsid w:val="005432E0"/>
    <w:rsid w:val="005545C4"/>
    <w:rsid w:val="0057251D"/>
    <w:rsid w:val="005A4F6D"/>
    <w:rsid w:val="005F5A4D"/>
    <w:rsid w:val="0061416C"/>
    <w:rsid w:val="0064303B"/>
    <w:rsid w:val="00663259"/>
    <w:rsid w:val="006765E6"/>
    <w:rsid w:val="00676CC9"/>
    <w:rsid w:val="006B2D49"/>
    <w:rsid w:val="006B7F8C"/>
    <w:rsid w:val="006C0CB8"/>
    <w:rsid w:val="006C32BD"/>
    <w:rsid w:val="0071179A"/>
    <w:rsid w:val="00713746"/>
    <w:rsid w:val="00745A37"/>
    <w:rsid w:val="00773A72"/>
    <w:rsid w:val="00784971"/>
    <w:rsid w:val="0080373F"/>
    <w:rsid w:val="008109A5"/>
    <w:rsid w:val="00834147"/>
    <w:rsid w:val="00897663"/>
    <w:rsid w:val="008A126D"/>
    <w:rsid w:val="008C3860"/>
    <w:rsid w:val="008C51CB"/>
    <w:rsid w:val="008D40F3"/>
    <w:rsid w:val="008E5918"/>
    <w:rsid w:val="00903538"/>
    <w:rsid w:val="00904E8F"/>
    <w:rsid w:val="009261A2"/>
    <w:rsid w:val="009C6A45"/>
    <w:rsid w:val="00A25EA1"/>
    <w:rsid w:val="00A27374"/>
    <w:rsid w:val="00A440DD"/>
    <w:rsid w:val="00A72109"/>
    <w:rsid w:val="00A86812"/>
    <w:rsid w:val="00A923A6"/>
    <w:rsid w:val="00A96B48"/>
    <w:rsid w:val="00BA6A21"/>
    <w:rsid w:val="00BC332C"/>
    <w:rsid w:val="00C951D5"/>
    <w:rsid w:val="00CE3A97"/>
    <w:rsid w:val="00D14C03"/>
    <w:rsid w:val="00D24912"/>
    <w:rsid w:val="00D425D3"/>
    <w:rsid w:val="00D46CE7"/>
    <w:rsid w:val="00DB096C"/>
    <w:rsid w:val="00DF037C"/>
    <w:rsid w:val="00E36F75"/>
    <w:rsid w:val="00E54697"/>
    <w:rsid w:val="00E778F6"/>
    <w:rsid w:val="00E77D72"/>
    <w:rsid w:val="00E8354E"/>
    <w:rsid w:val="00EA47AC"/>
    <w:rsid w:val="00EA52FB"/>
    <w:rsid w:val="00ED522B"/>
    <w:rsid w:val="00F237FF"/>
    <w:rsid w:val="00F4197B"/>
    <w:rsid w:val="00F474B0"/>
    <w:rsid w:val="00F83310"/>
    <w:rsid w:val="00FC1A16"/>
    <w:rsid w:val="00FD0ACE"/>
    <w:rsid w:val="00FF59CE"/>
    <w:rsid w:val="04091E75"/>
    <w:rsid w:val="08FFBC8E"/>
    <w:rsid w:val="26555D47"/>
    <w:rsid w:val="3E6F3E9F"/>
    <w:rsid w:val="4FED68FE"/>
    <w:rsid w:val="70CB18BF"/>
    <w:rsid w:val="71557C3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C3D79"/>
  <w15:chartTrackingRefBased/>
  <w15:docId w15:val="{07294A4A-0EF4-430F-A341-E972A3F7DC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EastAsia" w:cstheme="minorBidi"/>
        <w:kern w:val="2"/>
        <w:sz w:val="22"/>
        <w:szCs w:val="22"/>
        <w:lang w:val="nl-NL"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E3A97"/>
    <w:rPr>
      <w:rFonts w:ascii="Cambria" w:hAnsi="Cambria"/>
      <w:sz w:val="20"/>
      <w:szCs w:val="20"/>
    </w:rPr>
  </w:style>
  <w:style w:type="paragraph" w:styleId="Heading1">
    <w:name w:val="heading 1"/>
    <w:basedOn w:val="Normal"/>
    <w:next w:val="Normal"/>
    <w:link w:val="Heading1Char"/>
    <w:uiPriority w:val="9"/>
    <w:qFormat/>
    <w:rsid w:val="0064303B"/>
    <w:pPr>
      <w:outlineLvl w:val="0"/>
    </w:pPr>
    <w:rPr>
      <w:b/>
      <w:bCs/>
      <w:color w:val="751B68"/>
      <w:sz w:val="28"/>
      <w:szCs w:val="28"/>
    </w:rPr>
  </w:style>
  <w:style w:type="paragraph" w:styleId="Heading2">
    <w:name w:val="heading 2"/>
    <w:basedOn w:val="Normal"/>
    <w:next w:val="Normal"/>
    <w:link w:val="Heading2Char"/>
    <w:uiPriority w:val="9"/>
    <w:unhideWhenUsed/>
    <w:qFormat/>
    <w:rsid w:val="005F5A4D"/>
    <w:pPr>
      <w:outlineLvl w:val="1"/>
    </w:pPr>
    <w:rPr>
      <w:i/>
      <w:iCs/>
      <w:color w:val="751B68"/>
      <w:sz w:val="24"/>
      <w:szCs w:val="24"/>
    </w:rPr>
  </w:style>
  <w:style w:type="paragraph" w:styleId="Heading3">
    <w:name w:val="heading 3"/>
    <w:basedOn w:val="Normal"/>
    <w:next w:val="Normal"/>
    <w:link w:val="Heading3Char"/>
    <w:uiPriority w:val="9"/>
    <w:unhideWhenUsed/>
    <w:qFormat/>
    <w:rsid w:val="000550B2"/>
    <w:pPr>
      <w:outlineLvl w:val="2"/>
    </w:pPr>
    <w:rPr>
      <w:b/>
      <w:bCs/>
    </w:rPr>
  </w:style>
  <w:style w:type="paragraph" w:styleId="Heading4">
    <w:name w:val="heading 4"/>
    <w:basedOn w:val="Normal"/>
    <w:next w:val="Normal"/>
    <w:link w:val="Heading4Char"/>
    <w:uiPriority w:val="9"/>
    <w:semiHidden/>
    <w:unhideWhenUsed/>
    <w:qFormat/>
    <w:rsid w:val="002A1F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1F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1F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F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F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F1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4303B"/>
    <w:rPr>
      <w:rFonts w:ascii="Cambria" w:hAnsi="Cambria"/>
      <w:b/>
      <w:bCs/>
      <w:color w:val="751B68"/>
      <w:sz w:val="28"/>
      <w:szCs w:val="28"/>
    </w:rPr>
  </w:style>
  <w:style w:type="character" w:styleId="Heading2Char" w:customStyle="1">
    <w:name w:val="Heading 2 Char"/>
    <w:basedOn w:val="DefaultParagraphFont"/>
    <w:link w:val="Heading2"/>
    <w:uiPriority w:val="9"/>
    <w:rsid w:val="005F5A4D"/>
    <w:rPr>
      <w:rFonts w:ascii="Cambria" w:hAnsi="Cambria"/>
      <w:i/>
      <w:iCs/>
      <w:color w:val="751B68"/>
      <w:sz w:val="24"/>
      <w:szCs w:val="24"/>
    </w:rPr>
  </w:style>
  <w:style w:type="character" w:styleId="Heading3Char" w:customStyle="1">
    <w:name w:val="Heading 3 Char"/>
    <w:basedOn w:val="DefaultParagraphFont"/>
    <w:link w:val="Heading3"/>
    <w:uiPriority w:val="9"/>
    <w:rsid w:val="000550B2"/>
    <w:rPr>
      <w:rFonts w:ascii="Cambria" w:hAnsi="Cambria"/>
      <w:b/>
      <w:bCs/>
      <w:sz w:val="20"/>
      <w:szCs w:val="20"/>
    </w:rPr>
  </w:style>
  <w:style w:type="character" w:styleId="Heading4Char" w:customStyle="1">
    <w:name w:val="Heading 4 Char"/>
    <w:basedOn w:val="DefaultParagraphFont"/>
    <w:link w:val="Heading4"/>
    <w:uiPriority w:val="9"/>
    <w:semiHidden/>
    <w:rsid w:val="002A1F1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A1F1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A1F1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A1F1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A1F1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A1F17"/>
    <w:rPr>
      <w:rFonts w:eastAsiaTheme="majorEastAsia" w:cstheme="majorBidi"/>
      <w:color w:val="272727" w:themeColor="text1" w:themeTint="D8"/>
    </w:rPr>
  </w:style>
  <w:style w:type="paragraph" w:styleId="Title">
    <w:name w:val="Title"/>
    <w:basedOn w:val="Normal"/>
    <w:next w:val="Normal"/>
    <w:link w:val="TitleChar"/>
    <w:uiPriority w:val="10"/>
    <w:qFormat/>
    <w:rsid w:val="000A4A28"/>
    <w:pPr>
      <w:spacing w:line="240" w:lineRule="auto"/>
    </w:pPr>
    <w:rPr>
      <w:b/>
      <w:bCs/>
      <w:color w:val="751B68"/>
      <w:sz w:val="56"/>
      <w:szCs w:val="56"/>
    </w:rPr>
  </w:style>
  <w:style w:type="character" w:styleId="TitleChar" w:customStyle="1">
    <w:name w:val="Title Char"/>
    <w:basedOn w:val="DefaultParagraphFont"/>
    <w:link w:val="Title"/>
    <w:uiPriority w:val="10"/>
    <w:rsid w:val="000A4A28"/>
    <w:rPr>
      <w:rFonts w:ascii="Cambria" w:hAnsi="Cambria"/>
      <w:b/>
      <w:bCs/>
      <w:color w:val="751B68"/>
      <w:sz w:val="56"/>
      <w:szCs w:val="56"/>
    </w:rPr>
  </w:style>
  <w:style w:type="paragraph" w:styleId="Subtitle">
    <w:name w:val="Subtitle"/>
    <w:basedOn w:val="Normal"/>
    <w:next w:val="Normal"/>
    <w:link w:val="SubtitleChar"/>
    <w:uiPriority w:val="11"/>
    <w:qFormat/>
    <w:rsid w:val="009261A2"/>
    <w:pPr>
      <w:numPr>
        <w:ilvl w:val="1"/>
      </w:numPr>
    </w:pPr>
    <w:rPr>
      <w:rFonts w:eastAsiaTheme="majorEastAsia" w:cstheme="majorBidi"/>
      <w:color w:val="BA8DB3"/>
      <w:spacing w:val="15"/>
      <w:sz w:val="28"/>
      <w:szCs w:val="28"/>
    </w:rPr>
  </w:style>
  <w:style w:type="character" w:styleId="SubtitleChar" w:customStyle="1">
    <w:name w:val="Subtitle Char"/>
    <w:basedOn w:val="DefaultParagraphFont"/>
    <w:link w:val="Subtitle"/>
    <w:uiPriority w:val="11"/>
    <w:rsid w:val="009261A2"/>
    <w:rPr>
      <w:rFonts w:ascii="Cambria" w:hAnsi="Cambria" w:eastAsiaTheme="majorEastAsia" w:cstheme="majorBidi"/>
      <w:color w:val="BA8DB3"/>
      <w:spacing w:val="15"/>
      <w:sz w:val="28"/>
      <w:szCs w:val="28"/>
    </w:rPr>
  </w:style>
  <w:style w:type="paragraph" w:styleId="Quote">
    <w:name w:val="Quote"/>
    <w:basedOn w:val="Normal"/>
    <w:next w:val="Normal"/>
    <w:link w:val="QuoteChar"/>
    <w:uiPriority w:val="29"/>
    <w:qFormat/>
    <w:rsid w:val="002A1F17"/>
    <w:pPr>
      <w:spacing w:before="160"/>
      <w:jc w:val="center"/>
    </w:pPr>
    <w:rPr>
      <w:i/>
      <w:iCs/>
      <w:color w:val="404040" w:themeColor="text1" w:themeTint="BF"/>
    </w:rPr>
  </w:style>
  <w:style w:type="character" w:styleId="QuoteChar" w:customStyle="1">
    <w:name w:val="Quote Char"/>
    <w:basedOn w:val="DefaultParagraphFont"/>
    <w:link w:val="Quote"/>
    <w:uiPriority w:val="29"/>
    <w:rsid w:val="002A1F17"/>
    <w:rPr>
      <w:i/>
      <w:iCs/>
      <w:color w:val="404040" w:themeColor="text1" w:themeTint="BF"/>
    </w:rPr>
  </w:style>
  <w:style w:type="paragraph" w:styleId="ListParagraph">
    <w:name w:val="List Paragraph"/>
    <w:basedOn w:val="Normal"/>
    <w:uiPriority w:val="34"/>
    <w:qFormat/>
    <w:rsid w:val="002A1F17"/>
    <w:pPr>
      <w:ind w:left="720"/>
      <w:contextualSpacing/>
    </w:pPr>
  </w:style>
  <w:style w:type="character" w:styleId="IntenseEmphasis">
    <w:name w:val="Intense Emphasis"/>
    <w:basedOn w:val="DefaultParagraphFont"/>
    <w:uiPriority w:val="21"/>
    <w:qFormat/>
    <w:rsid w:val="002A1F17"/>
    <w:rPr>
      <w:i/>
      <w:iCs/>
      <w:color w:val="0F4761" w:themeColor="accent1" w:themeShade="BF"/>
    </w:rPr>
  </w:style>
  <w:style w:type="paragraph" w:styleId="IntenseQuote">
    <w:name w:val="Intense Quote"/>
    <w:basedOn w:val="Normal"/>
    <w:next w:val="Normal"/>
    <w:link w:val="IntenseQuoteChar"/>
    <w:uiPriority w:val="30"/>
    <w:qFormat/>
    <w:rsid w:val="002A1F1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A1F17"/>
    <w:rPr>
      <w:i/>
      <w:iCs/>
      <w:color w:val="0F4761" w:themeColor="accent1" w:themeShade="BF"/>
    </w:rPr>
  </w:style>
  <w:style w:type="character" w:styleId="IntenseReference">
    <w:name w:val="Intense Reference"/>
    <w:basedOn w:val="DefaultParagraphFont"/>
    <w:uiPriority w:val="32"/>
    <w:qFormat/>
    <w:rsid w:val="002A1F17"/>
    <w:rPr>
      <w:b/>
      <w:bCs/>
      <w:smallCaps/>
      <w:color w:val="0F4761" w:themeColor="accent1" w:themeShade="BF"/>
      <w:spacing w:val="5"/>
    </w:rPr>
  </w:style>
  <w:style w:type="paragraph" w:styleId="Header">
    <w:name w:val="header"/>
    <w:basedOn w:val="Normal"/>
    <w:link w:val="HeaderChar"/>
    <w:uiPriority w:val="99"/>
    <w:unhideWhenUsed/>
    <w:rsid w:val="002A1F17"/>
    <w:pPr>
      <w:tabs>
        <w:tab w:val="center" w:pos="4536"/>
        <w:tab w:val="right" w:pos="9072"/>
      </w:tabs>
      <w:spacing w:after="0" w:line="240" w:lineRule="auto"/>
    </w:pPr>
  </w:style>
  <w:style w:type="character" w:styleId="HeaderChar" w:customStyle="1">
    <w:name w:val="Header Char"/>
    <w:basedOn w:val="DefaultParagraphFont"/>
    <w:link w:val="Header"/>
    <w:uiPriority w:val="99"/>
    <w:rsid w:val="002A1F17"/>
  </w:style>
  <w:style w:type="paragraph" w:styleId="Footer">
    <w:name w:val="footer"/>
    <w:basedOn w:val="Normal"/>
    <w:link w:val="FooterChar"/>
    <w:uiPriority w:val="99"/>
    <w:unhideWhenUsed/>
    <w:rsid w:val="002A1F17"/>
    <w:pPr>
      <w:tabs>
        <w:tab w:val="center" w:pos="4536"/>
        <w:tab w:val="right" w:pos="9072"/>
      </w:tabs>
      <w:spacing w:after="0" w:line="240" w:lineRule="auto"/>
    </w:pPr>
  </w:style>
  <w:style w:type="character" w:styleId="FooterChar" w:customStyle="1">
    <w:name w:val="Footer Char"/>
    <w:basedOn w:val="DefaultParagraphFont"/>
    <w:link w:val="Footer"/>
    <w:uiPriority w:val="99"/>
    <w:rsid w:val="002A1F17"/>
  </w:style>
  <w:style w:type="character" w:styleId="PlaceholderText">
    <w:name w:val="Placeholder Text"/>
    <w:basedOn w:val="DefaultParagraphFont"/>
    <w:uiPriority w:val="99"/>
    <w:semiHidden/>
    <w:rsid w:val="0064303B"/>
    <w:rPr>
      <w:color w:val="666666"/>
    </w:rPr>
  </w:style>
  <w:style w:type="paragraph" w:styleId="NormalWeb">
    <w:name w:val="Normal (Web)"/>
    <w:basedOn w:val="Normal"/>
    <w:uiPriority w:val="99"/>
    <w:semiHidden/>
    <w:unhideWhenUsed/>
    <w:rsid w:val="008C51CB"/>
    <w:pPr>
      <w:spacing w:before="100" w:beforeAutospacing="1" w:after="100" w:afterAutospacing="1" w:line="240" w:lineRule="auto"/>
    </w:pPr>
    <w:rPr>
      <w:rFonts w:ascii="Times New Roman" w:hAnsi="Times New Roman" w:eastAsia="Times New Roman" w:cs="Times New Roman"/>
      <w:kern w:val="0"/>
      <w:sz w:val="24"/>
      <w:szCs w:val="24"/>
      <w:lang w:eastAsia="nl-NL"/>
      <w14:ligatures w14:val="none"/>
    </w:rPr>
  </w:style>
  <w:style w:type="table" w:styleId="TableGrid">
    <w:name w:val="Table Grid"/>
    <w:basedOn w:val="TableNormal"/>
    <w:uiPriority w:val="39"/>
    <w:rsid w:val="00676CC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560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customXml" Target="ink/ink.xml" Id="rId53239933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in\OneDrive%20-%20UvA\FSR%20FNWI\Huisstijl\Sjablonen\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CA7C3D564B5475D9BDEEC8728D76F07"/>
        <w:category>
          <w:name w:val="Algemeen"/>
          <w:gallery w:val="placeholder"/>
        </w:category>
        <w:types>
          <w:type w:val="bbPlcHdr"/>
        </w:types>
        <w:behaviors>
          <w:behavior w:val="content"/>
        </w:behaviors>
        <w:guid w:val="{BA4C6C42-EDC3-4B42-94FD-67581B830982}"/>
      </w:docPartPr>
      <w:docPartBody>
        <w:p xmlns:wp14="http://schemas.microsoft.com/office/word/2010/wordml" w:rsidR="00663259" w:rsidRDefault="00663259" w14:paraId="4708604C" wp14:textId="77777777">
          <w:pPr>
            <w:pStyle w:val="0CA7C3D564B5475D9BDEEC8728D76F07"/>
          </w:pPr>
          <w:r w:rsidRPr="005728BE">
            <w:rPr>
              <w:rStyle w:val="PlaceholderText"/>
            </w:rPr>
            <w:t>Klik of tik om tekst in te voeren.</w:t>
          </w:r>
        </w:p>
      </w:docPartBody>
    </w:docPart>
    <w:docPart>
      <w:docPartPr>
        <w:name w:val="DF6AB6DF0B72406BBD457DDBC72755D8"/>
        <w:category>
          <w:name w:val="Algemeen"/>
          <w:gallery w:val="placeholder"/>
        </w:category>
        <w:types>
          <w:type w:val="bbPlcHdr"/>
        </w:types>
        <w:behaviors>
          <w:behavior w:val="content"/>
        </w:behaviors>
        <w:guid w:val="{A3148BD6-0B00-4FD9-9CA0-E0271F6C2244}"/>
      </w:docPartPr>
      <w:docPartBody>
        <w:p xmlns:wp14="http://schemas.microsoft.com/office/word/2010/wordml" w:rsidR="00663259" w:rsidRDefault="00663259" w14:paraId="23F2AC87" wp14:textId="77777777">
          <w:pPr>
            <w:pStyle w:val="DF6AB6DF0B72406BBD457DDBC72755D8"/>
          </w:pPr>
          <w:r w:rsidRPr="005728BE">
            <w:rPr>
              <w:rStyle w:val="PlaceholderText"/>
            </w:rPr>
            <w:t>Klik of tik om tekst in te voeren.</w:t>
          </w:r>
        </w:p>
      </w:docPartBody>
    </w:docPart>
    <w:docPart>
      <w:docPartPr>
        <w:name w:val="5B04C6E886014FFD95B314EB06F61251"/>
        <w:category>
          <w:name w:val="Algemeen"/>
          <w:gallery w:val="placeholder"/>
        </w:category>
        <w:types>
          <w:type w:val="bbPlcHdr"/>
        </w:types>
        <w:behaviors>
          <w:behavior w:val="content"/>
        </w:behaviors>
        <w:guid w:val="{D9D26F29-F6FB-4620-BA7F-1A1826518FE7}"/>
      </w:docPartPr>
      <w:docPartBody>
        <w:p xmlns:wp14="http://schemas.microsoft.com/office/word/2010/wordml" w:rsidR="00663259" w:rsidRDefault="00663259" w14:paraId="03CBB2BD" wp14:textId="77777777">
          <w:pPr>
            <w:pStyle w:val="5B04C6E886014FFD95B314EB06F61251"/>
          </w:pPr>
          <w:r w:rsidRPr="005728BE">
            <w:rPr>
              <w:rStyle w:val="PlaceholderText"/>
            </w:rPr>
            <w:t>Klik of tik om tekst in te voeren.</w:t>
          </w:r>
        </w:p>
      </w:docPartBody>
    </w:docPart>
    <w:docPart>
      <w:docPartPr>
        <w:name w:val="8076CA7AF4E14E139318F394594D9D8E"/>
        <w:category>
          <w:name w:val="Algemeen"/>
          <w:gallery w:val="placeholder"/>
        </w:category>
        <w:types>
          <w:type w:val="bbPlcHdr"/>
        </w:types>
        <w:behaviors>
          <w:behavior w:val="content"/>
        </w:behaviors>
        <w:guid w:val="{B948DF4A-9405-4963-AA49-A40B06C4DC3E}"/>
      </w:docPartPr>
      <w:docPartBody>
        <w:p xmlns:wp14="http://schemas.microsoft.com/office/word/2010/wordml" w:rsidR="00663259" w:rsidRDefault="00663259" w14:paraId="52BAA39C" wp14:textId="77777777">
          <w:pPr>
            <w:pStyle w:val="8076CA7AF4E14E139318F394594D9D8E"/>
          </w:pPr>
          <w:r w:rsidRPr="005728BE">
            <w:rPr>
              <w:rStyle w:val="PlaceholderText"/>
            </w:rPr>
            <w:t>Klik of tik om tekst in te voeren.</w:t>
          </w:r>
        </w:p>
      </w:docPartBody>
    </w:docPart>
    <w:docPart>
      <w:docPartPr>
        <w:name w:val="0385357E43ED402EBA911BD3E3C45677"/>
        <w:category>
          <w:name w:val="Algemeen"/>
          <w:gallery w:val="placeholder"/>
        </w:category>
        <w:types>
          <w:type w:val="bbPlcHdr"/>
        </w:types>
        <w:behaviors>
          <w:behavior w:val="content"/>
        </w:behaviors>
        <w:guid w:val="{EEA1AB30-C8FD-4DC9-935D-32AC4187D4FE}"/>
      </w:docPartPr>
      <w:docPartBody>
        <w:p xmlns:wp14="http://schemas.microsoft.com/office/word/2010/wordml" w:rsidR="00663259" w:rsidRDefault="00663259" w14:paraId="23C10394" wp14:textId="77777777">
          <w:pPr>
            <w:pStyle w:val="0385357E43ED402EBA911BD3E3C45677"/>
          </w:pPr>
          <w:r w:rsidRPr="005728BE">
            <w:rPr>
              <w:rStyle w:val="PlaceholderText"/>
            </w:rPr>
            <w:t>Klik of tik om tekst in te voeren.</w:t>
          </w:r>
        </w:p>
      </w:docPartBody>
    </w:docPart>
    <w:docPart>
      <w:docPartPr>
        <w:name w:val="453C048AA77E46FBA75A8D7DB93BBA76"/>
        <w:category>
          <w:name w:val="Algemeen"/>
          <w:gallery w:val="placeholder"/>
        </w:category>
        <w:types>
          <w:type w:val="bbPlcHdr"/>
        </w:types>
        <w:behaviors>
          <w:behavior w:val="content"/>
        </w:behaviors>
        <w:guid w:val="{F8C0AE08-D96D-4E85-92C3-11C6070E4F73}"/>
      </w:docPartPr>
      <w:docPartBody>
        <w:p xmlns:wp14="http://schemas.microsoft.com/office/word/2010/wordml" w:rsidR="00663259" w:rsidRDefault="00663259" w14:paraId="7E648154" wp14:textId="77777777">
          <w:pPr>
            <w:pStyle w:val="453C048AA77E46FBA75A8D7DB93BBA76"/>
          </w:pPr>
          <w:r w:rsidRPr="005728BE">
            <w:rPr>
              <w:rStyle w:val="PlaceholderText"/>
            </w:rPr>
            <w:t>Klik of tik om tekst in te voeren.</w:t>
          </w:r>
        </w:p>
      </w:docPartBody>
    </w:docPart>
    <w:docPart>
      <w:docPartPr>
        <w:name w:val="9532986381EA41C392DEAC403DE8F52A"/>
        <w:category>
          <w:name w:val="Algemeen"/>
          <w:gallery w:val="placeholder"/>
        </w:category>
        <w:types>
          <w:type w:val="bbPlcHdr"/>
        </w:types>
        <w:behaviors>
          <w:behavior w:val="content"/>
        </w:behaviors>
        <w:guid w:val="{5C145DEB-9C1A-470C-BB4F-8C09F0471C91}"/>
      </w:docPartPr>
      <w:docPartBody>
        <w:p xmlns:wp14="http://schemas.microsoft.com/office/word/2010/wordml" w:rsidR="00663259" w:rsidRDefault="00663259" w14:paraId="2963B7BB" wp14:textId="77777777">
          <w:pPr>
            <w:pStyle w:val="9532986381EA41C392DEAC403DE8F52A"/>
          </w:pPr>
          <w:r w:rsidRPr="005728BE">
            <w:rPr>
              <w:rStyle w:val="PlaceholderText"/>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Aptos Display">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2B6"/>
    <w:rsid w:val="0022669B"/>
    <w:rsid w:val="00252482"/>
    <w:rsid w:val="003E733E"/>
    <w:rsid w:val="00663259"/>
    <w:rsid w:val="007742B6"/>
    <w:rsid w:val="0080373F"/>
    <w:rsid w:val="00815CCF"/>
    <w:rsid w:val="009249FB"/>
    <w:rsid w:val="00D46CE7"/>
    <w:rsid w:val="00EA47AC"/>
    <w:rsid w:val="00FD0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 w:type="paragraph" w:customStyle="1" w:styleId="0CA7C3D564B5475D9BDEEC8728D76F07">
    <w:name w:val="0CA7C3D564B5475D9BDEEC8728D76F07"/>
  </w:style>
  <w:style w:type="paragraph" w:customStyle="1" w:styleId="DF6AB6DF0B72406BBD457DDBC72755D8">
    <w:name w:val="DF6AB6DF0B72406BBD457DDBC72755D8"/>
  </w:style>
  <w:style w:type="paragraph" w:customStyle="1" w:styleId="5B04C6E886014FFD95B314EB06F61251">
    <w:name w:val="5B04C6E886014FFD95B314EB06F61251"/>
  </w:style>
  <w:style w:type="paragraph" w:customStyle="1" w:styleId="8076CA7AF4E14E139318F394594D9D8E">
    <w:name w:val="8076CA7AF4E14E139318F394594D9D8E"/>
  </w:style>
  <w:style w:type="paragraph" w:customStyle="1" w:styleId="0385357E43ED402EBA911BD3E3C45677">
    <w:name w:val="0385357E43ED402EBA911BD3E3C45677"/>
  </w:style>
  <w:style w:type="paragraph" w:customStyle="1" w:styleId="453C048AA77E46FBA75A8D7DB93BBA76">
    <w:name w:val="453C048AA77E46FBA75A8D7DB93BBA76"/>
  </w:style>
  <w:style w:type="paragraph" w:customStyle="1" w:styleId="9532986381EA41C392DEAC403DE8F52A">
    <w:name w:val="9532986381EA41C392DEAC403DE8F5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ink/ink.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1-29T12:06:49.380"/>
    </inkml:context>
    <inkml:brush xml:id="br0">
      <inkml:brushProperty name="width" value="0.1" units="cm"/>
      <inkml:brushProperty name="height" value="0.1" units="cm"/>
    </inkml:brush>
  </inkml:definitions>
  <inkml:trace contextRef="#ctx0" brushRef="#br0">3460 989 16383 0 0,'0'0'0'0'0,"-5"0"0"0"0,-21 0 0 0 0,-55 0 0 0 0,-92-2 0 0 0,-100 0 0 0 0,-83 0 0 0 0,-52 3 0 0 0,-15 10 0 0 0,19 18 0 0 0,43 25 0 0 0,55 30 0 0 0,178-31 0 0 0,15 6 0 0 0,16 6 0 0 0,16 4 0 0 0,13 4 0 0 0,14 4 0 0 0,-18 85 0 0 0,41 0 0 0 0,39-16 0 0 0,38-27 0 0 0,-9-72 0 0 0,9-11 0 0 0,10-12 0 0 0,9-14 0 0 0,11-16 0 0 0,9-16 0 0 0,111-73 0 0 0,22-62 0 0 0,6-47 0 0 0,-17-27 0 0 0,-29-7 0 0 0,-37 3 0 0 0,-40 16 0 0 0,-37 22 0 0 0,-31 24 0 0 0,-27 25 0 0 0,-21 27 0 0 0,-14 29 0 0 0,-9 27 0 0 0,-3 25 0 0 0,-2 19 0 0 0,-3 25 0 0 0,-8 35 0 0 0,-8 42 0 0 0,-4 42 0 0 0,0 44 0 0 0,7 43 0 0 0,11 36 0 0 0,11 22 0 0 0,9 6 0 0 0,4-9 0 0 0,-1-19 0 0 0,-2-27 0 0 0,-7-32 0 0 0,-6-36 0 0 0,-3-36 0 0 0,-3-33 0 0 0,-4-29 0 0 0,-1-25 0 0 0,3-22 0 0 0,5-25 0 0 0,9-22 0 0 0,11-25 0 0 0,17-26 0 0 0,28-25 0 0 0,36-20 0 0 0,30-6 0 0 0,26 3 0 0 0,22 7 0 0 0,15 10 0 0 0,6 7 0 0 0,-2 6 0 0 0,-10 3 0 0 0,-16 3 0 0 0,-17-2 0 0 0,-22-5 0 0 0,-21-2 0 0 0,-22 3 0 0 0,-18 9 0 0 0,-17 15 0 0 0,-16 16 0 0 0,-12 16 0 0 0,-13 15 0 0 0,-13 13 0 0 0,-10 15 0 0 0,-8 19 0 0 0,-4 26 0 0 0,1 29 0 0 0,4 33 0 0 0,11 43 0 0 0,9 38 0 0 0,9 24 0 0 0,8 11 0 0 0,7-1 0 0 0,5-10 0 0 0,5-14 0 0 0,2-21 0 0 0,1-25 0 0 0,1-28 0 0 0,0-31 0 0 0,0-27 0 0 0,0-24 0 0 0,0-24 0 0 0,2-28 0 0 0,9-41 0 0 0,16-40 0 0 0,15-28 0 0 0,12-12 0 0 0,5 5 0 0 0,0 17 0 0 0,-5 24 0 0 0,-6 24 0 0 0,-10 24 0 0 0,-8 19 0 0 0,-9 15 0 0 0,-7 10 0 0 0,-8 9 0 0 0,-7 9 0 0 0,-11 8 0 0 0,-10 8 0 0 0,-8 6 0 0 0,-6 5 0 0 0,0 0 0 0 0,4-2 0 0 0,5-5 0 0 0,8-2 0 0 0,7-2 0 0 0,5-1 0 0 0,7 1 0 0 0,7 0 0 0 0,6-2 0 0 0,9-5 0 0 0,11-5 0 0 0,11-9 0 0 0,8-12 0 0 0,7-13 0 0 0,2-16 0 0 0,-1-16 0 0 0,-3-18 0 0 0,-9-10 0 0 0,-10-2 0 0 0,-11 8 0 0 0,-10 13 0 0 0,-7 18 0 0 0,-6 21 0 0 0,-4 25 0 0 0,-1 28 0 0 0,-1 25 0 0 0,0 16 0 0 0,1 4 0 0 0,5-7 0 0 0,5-13 0 0 0,8-18 0 0 0,11-21 0 0 0,9-27 0 0 0,6-25 0 0 0,0-22 0 0 0,-4-16 0 0 0,-9-13 0 0 0,-14-7 0 0 0,-16 6 0 0 0,-12 13 0 0 0,-10 17 0 0 0,-5 22 0 0 0,0 29 0 0 0,5 35 0 0 0,5 34 0 0 0,6 27 0 0 0,5 13 0 0 0,7 4 0 0 0,8-6 0 0 0,9-12 0 0 0,11-15 0 0 0,6-18 0 0 0,8-16 0 0 0,7-22 0 0 0,8-38 0 0 0,5-51 0 0 0,3-65 0 0 0,-4-62 0 0 0,-12-38 0 0 0,-21-15 0 0 0,-21 12 0 0 0,-16 35 0 0 0,-10 43 0 0 0,-2 49 0 0 0,0 50 0 0 0,13 52 0 0 0,0 21 0 0 0,-4 94 0 0 0,6 134 0 0 0,2 130 0 0 0,-2 90 0 0 0,-8 35 0 0 0,-12-24 0 0 0,-11-63 0 0 0,-14-82 0 0 0,-18-84 0 0 0,23-154 0 0 0,-7-17 0 0 0,-10-18 0 0 0,-8-14 0 0 0,-8-14 0 0 0,-4-12 0 0 0,-89-14 0 0 0,7-29 0 0 0,23-15 0 0 0,33-9 0 0 0,74 15 0 0 0,26-13 0 0 0,41-25 0 0 0,48-23 0 0 0,61-32 0 0 0,56-21 0 0 0,55-18 0 0 0,41-9 0 0 0,33 1 0 0 0,17 5 0 0 0,4 15 0 0 0,-5 15 0 0 0,-17 20 0 0 0,-18 23 0 0 0,-20 29 0 0 0,-27 22 0 0 0,152 3 0 0 0</inkml:trace>
</inkml:ink>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1" ma:contentTypeDescription="Create a new document." ma:contentTypeScope="" ma:versionID="551b02fc81184793407d0add9fe14fda">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d85cb595c87eacefc47125406031c44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6A044-4820-43FF-856E-511C6BCC2698}">
  <ds:schemaRefs>
    <ds:schemaRef ds:uri="http://schemas.openxmlformats.org/officeDocument/2006/bibliography"/>
  </ds:schemaRefs>
</ds:datastoreItem>
</file>

<file path=customXml/itemProps2.xml><?xml version="1.0" encoding="utf-8"?>
<ds:datastoreItem xmlns:ds="http://schemas.openxmlformats.org/officeDocument/2006/customXml" ds:itemID="{799A084D-01A8-4542-9F92-CD394E07E98F}">
  <ds:schemaRefs>
    <ds:schemaRef ds:uri="http://schemas.microsoft.com/office/2006/metadata/properties"/>
    <ds:schemaRef ds:uri="http://schemas.microsoft.com/office/infopath/2007/PartnerControls"/>
    <ds:schemaRef ds:uri="ce532b6b-373c-4a95-b5b3-a4a2b40c221c"/>
    <ds:schemaRef ds:uri="bfc7e68f-a23c-4b8a-9072-d20b54c93aa2"/>
  </ds:schemaRefs>
</ds:datastoreItem>
</file>

<file path=customXml/itemProps3.xml><?xml version="1.0" encoding="utf-8"?>
<ds:datastoreItem xmlns:ds="http://schemas.openxmlformats.org/officeDocument/2006/customXml" ds:itemID="{58A35856-CE90-4E3A-B63E-D2462602C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32b6b-373c-4a95-b5b3-a4a2b40c221c"/>
    <ds:schemaRef ds:uri="bfc7e68f-a23c-4b8a-9072-d20b54c93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CB065-CE6C-4F26-B8C0-EBD6B58D350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Brief.dotx</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Robin Wacanno</dc:creator>
  <keywords/>
  <dc:description/>
  <lastModifiedBy>Freddie Kiel</lastModifiedBy>
  <revision>24</revision>
  <dcterms:created xsi:type="dcterms:W3CDTF">2025-01-29T11:11:00.0000000Z</dcterms:created>
  <dcterms:modified xsi:type="dcterms:W3CDTF">2025-01-29T12:21:14.9034285Z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y fmtid="{D5CDD505-2E9C-101B-9397-08002B2CF9AE}" pid="3" name="MediaServiceImageTags">
    <vt:lpwstr/>
  </property>
</Properties>
</file>